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B797" w14:textId="62675EEC" w:rsidR="0041080C" w:rsidRDefault="0041080C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2498" w:rsidRPr="00DE2498">
        <w:rPr>
          <w:rFonts w:cs="Arial"/>
          <w:b/>
          <w:bCs/>
          <w:sz w:val="26"/>
          <w:szCs w:val="26"/>
        </w:rPr>
        <w:t>S5-24</w:t>
      </w:r>
      <w:r w:rsidR="0012295A">
        <w:rPr>
          <w:rFonts w:cs="Arial"/>
          <w:b/>
          <w:bCs/>
          <w:sz w:val="26"/>
          <w:szCs w:val="26"/>
        </w:rPr>
        <w:t>5105</w:t>
      </w:r>
    </w:p>
    <w:p w14:paraId="2ACAE3DD" w14:textId="77777777" w:rsidR="0041080C" w:rsidRDefault="0041080C" w:rsidP="0041080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5A8E48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2498">
              <w:rPr>
                <w:b/>
                <w:noProof/>
                <w:sz w:val="28"/>
              </w:rPr>
              <w:t>00</w:t>
            </w:r>
            <w:r w:rsidR="00F37C98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C41FA89" w:rsidR="003D0A48" w:rsidRPr="00410371" w:rsidRDefault="002F657B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98761B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B7338E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F3281B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943132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F3281B">
              <w:rPr>
                <w:noProof/>
              </w:rPr>
              <w:t>4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DF4C76B" w:rsidR="003D0A48" w:rsidRDefault="00DE249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2170A02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41080C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41080C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13E252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B7338E">
                <w:rPr>
                  <w:noProof/>
                </w:rPr>
                <w:t>4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FFEE" w14:textId="77777777" w:rsidR="001D45A0" w:rsidRDefault="001D45A0" w:rsidP="001D45A0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4460250D" w:rsidR="00A2064B" w:rsidRPr="004D6A33" w:rsidRDefault="001D45A0" w:rsidP="001D45A0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FC73863" w:rsidR="00EA4E11" w:rsidRDefault="001D45A0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"</w:t>
            </w:r>
            <w:r>
              <w:t xml:space="preserve"> ,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9596CB" w:rsidR="003D0A48" w:rsidRDefault="001D45A0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E9E7848" w14:textId="77777777" w:rsidR="00B7338E" w:rsidRDefault="00B7338E" w:rsidP="00B7338E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40792E22" w14:textId="77777777" w:rsidR="00B7338E" w:rsidRDefault="00B7338E" w:rsidP="00B7338E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B7338E" w14:paraId="27963F9E" w14:textId="77777777" w:rsidTr="00B7338E">
        <w:trPr>
          <w:tblHeader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EBAF3D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AE6552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71AA11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B7338E" w14:paraId="1BA330F7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6A63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7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2591D38D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666D973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43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769CA14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1E4788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4F011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8D5B8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A0D4F2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6566555F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2F5F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F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29558C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51FE8DB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D90573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“Iub-NBAP”, “Iub-ALCAP”.</w:t>
            </w:r>
          </w:p>
          <w:p w14:paraId="156DA9E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D4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3BDB605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A0CFCB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F48016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869943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568FC9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7AF268B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6277E16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42A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34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322FEFD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410F307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49485146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662BC79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4E56A3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3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955239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243A36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7E1C71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B9FC18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AD041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5EE2DD8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220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461DA0A3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9A85AC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AAF01F8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6EB6F2C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114A9E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0C7B2C1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5EC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33E7E6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F851AA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05D3B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3B0857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5FD3B9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2C03A3B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23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CF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1904966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009C16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714CA4A4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1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6E99BB5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1..*</w:t>
            </w:r>
          </w:p>
          <w:p w14:paraId="1AB5FEA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52F84B0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1A63220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81C981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3453687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D6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6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2B3BC5F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2587F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DDCF6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C0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B1924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E93D82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8D7182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EC6191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0BD2C2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B7338E" w14:paraId="64CDAD0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C69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BE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4AC4758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DDE55C5" w14:textId="77777777" w:rsidR="00B7338E" w:rsidRDefault="00B7338E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058D6593" w14:textId="77777777" w:rsidR="00B7338E" w:rsidRDefault="00B7338E">
            <w:pPr>
              <w:pStyle w:val="TAL"/>
              <w:rPr>
                <w:lang w:val="nb-NO" w:eastAsia="en-GB"/>
              </w:rPr>
            </w:pPr>
          </w:p>
          <w:p w14:paraId="1C7E676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3850F02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C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597D52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7DF6E4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9561E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2ADA57F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56CEE7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F05991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8433620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40C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E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65481F99" w14:textId="77777777" w:rsidR="00B7338E" w:rsidRDefault="00B7338E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1AF111E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2D4915F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4B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DDA23F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4A365C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840DA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40BDC3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0CE89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1B8A69F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AF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 Egress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451B1C6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3C1E739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3FB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04D389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D81662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838C9D2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5A36D9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9B0B7D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7094E23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41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A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5AD4427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1C0788CF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818270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 xml:space="preserve">Null, AAL1,..... </w:t>
            </w:r>
          </w:p>
          <w:p w14:paraId="019EB38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66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5B1AA83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8B424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1F3446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C94DF8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5098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CE74D8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B9435F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DF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CA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4824160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B6DAF7C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9F1F094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1A7310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610125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E3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867D7C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CE08C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53343B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ABA5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9ED37E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0C85FEFF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25304A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D01E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01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5AD043FB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CCE029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8C02E8F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FC6D72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A37D9C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2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0BA9732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EB3E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6F6D27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5F42E7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3A756E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15BDEDA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348938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EA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FA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4E4A595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552A9E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F4C3B4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A8B46D8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5C29B8D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66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8319EE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2A9953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ECEAA69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96C5DE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D5B460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1995B1A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0FFE5A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D96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A7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51F2582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92C392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099E3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AAC931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49944C46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E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E5AF77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2D5AD9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A7217C8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60732E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D38298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E9CD0B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9332CE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F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28D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4C4EB4C5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79BC5E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33C0A9D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16FDFD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3BE9F0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23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52AB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21095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8705DC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9CB130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EA5118A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3D9E9E7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09323C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622F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FA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78D9DA4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897F3A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86BB6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73881A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DD31BC5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33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A36AC6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E809E4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74589E5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C8108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32FBC7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95D6FB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EBC2F7B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9B85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98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55428FF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59ADEE8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166701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61E77F2B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90679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30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F00DB0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EDEE287" w14:textId="77777777" w:rsidR="00B7338E" w:rsidRDefault="00B7338E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7A4FFD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F736F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A0572F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E18F6AC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91F78B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3310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B3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32C6FA2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67687B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D83F69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A9784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D346E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54A8D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7DF44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2B4F47A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B7BD82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2F319F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526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9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10F85DE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336ED4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D39F439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35AD50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4EAA0D8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A0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3EE3A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553CF2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3DDEF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A033A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FEA59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C83AF91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A2FDD5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C08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96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78A64C6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ECEB170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A79E63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1826FC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7405FE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7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044AF1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5FDD0B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53D8BC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528E03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C2F307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962464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D8AD855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5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8C59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3E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9EA2F3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A323C" w14:textId="77777777" w:rsidR="00B7338E" w:rsidRDefault="00B7338E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85FD4B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2E364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67CBAA4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7B86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A8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7A76829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7C9F44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5AF6C766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484C69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CB326B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r>
              <w:rPr>
                <w:rFonts w:cs="Arial"/>
                <w:szCs w:val="18"/>
                <w:lang w:eastAsia="en-GB"/>
              </w:rPr>
              <w:t>0..*</w:t>
            </w:r>
          </w:p>
          <w:p w14:paraId="0FE00D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2182E45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357F7E2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DAF6A99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5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6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5D40B56B" w14:textId="7F2105B4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4642ED1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E737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5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0EBC7C3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F59F3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CE925DE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575E944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7C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FDFF80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rFonts w:cs="Arial"/>
                <w:szCs w:val="18"/>
                <w:lang w:eastAsia="en-GB"/>
              </w:rPr>
              <w:t xml:space="preserve"> 0..</w:t>
            </w:r>
            <w:r>
              <w:rPr>
                <w:lang w:eastAsia="en-GB"/>
              </w:rPr>
              <w:t>1</w:t>
            </w:r>
          </w:p>
          <w:p w14:paraId="5E3ABE0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0E98965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ECD51B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A514180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7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8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3A64C0BD" w14:textId="5A1EB4EA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314FDD0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BB24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C8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06225BB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259E26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130FEC2" w14:textId="77777777" w:rsidR="00B7338E" w:rsidRDefault="00B7338E">
            <w:pPr>
              <w:pStyle w:val="TAL"/>
              <w:rPr>
                <w:szCs w:val="18"/>
                <w:lang w:eastAsia="en-GB"/>
              </w:rPr>
            </w:pPr>
          </w:p>
          <w:p w14:paraId="1FAA22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B0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DA1831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0..*</w:t>
            </w:r>
          </w:p>
          <w:p w14:paraId="682ED3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6770421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58A5923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D573CAD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9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10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44B365A9" w14:textId="09AAA08D" w:rsidR="003B2805" w:rsidRDefault="003B2805">
            <w:pPr>
              <w:pStyle w:val="TAL"/>
              <w:rPr>
                <w:lang w:eastAsia="en-GB"/>
              </w:rPr>
            </w:pPr>
          </w:p>
        </w:tc>
      </w:tr>
    </w:tbl>
    <w:p w14:paraId="06D3C5F0" w14:textId="77777777" w:rsidR="00E23090" w:rsidRPr="0099082B" w:rsidRDefault="00E23090" w:rsidP="00B7338E">
      <w:pPr>
        <w:pStyle w:val="Heading3"/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DD23" w14:textId="77777777" w:rsidR="008A6D11" w:rsidRDefault="008A6D11">
      <w:r>
        <w:separator/>
      </w:r>
    </w:p>
  </w:endnote>
  <w:endnote w:type="continuationSeparator" w:id="0">
    <w:p w14:paraId="4A269261" w14:textId="77777777" w:rsidR="008A6D11" w:rsidRDefault="008A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19A2" w14:textId="77777777" w:rsidR="008A6D11" w:rsidRDefault="008A6D11">
      <w:r>
        <w:separator/>
      </w:r>
    </w:p>
  </w:footnote>
  <w:footnote w:type="continuationSeparator" w:id="0">
    <w:p w14:paraId="0E53EE1D" w14:textId="77777777" w:rsidR="008A6D11" w:rsidRDefault="008A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769E"/>
    <w:rsid w:val="0003387C"/>
    <w:rsid w:val="000466A1"/>
    <w:rsid w:val="00063021"/>
    <w:rsid w:val="000A6394"/>
    <w:rsid w:val="000B14E1"/>
    <w:rsid w:val="000B7B85"/>
    <w:rsid w:val="000B7FED"/>
    <w:rsid w:val="000C038A"/>
    <w:rsid w:val="000C6598"/>
    <w:rsid w:val="000D44B3"/>
    <w:rsid w:val="000E014D"/>
    <w:rsid w:val="000E2A0B"/>
    <w:rsid w:val="000E6402"/>
    <w:rsid w:val="000E6C02"/>
    <w:rsid w:val="00100CCD"/>
    <w:rsid w:val="0012295A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45A0"/>
    <w:rsid w:val="001E293E"/>
    <w:rsid w:val="001E41F3"/>
    <w:rsid w:val="001E52ED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2F657B"/>
    <w:rsid w:val="003005C6"/>
    <w:rsid w:val="003036D2"/>
    <w:rsid w:val="00305409"/>
    <w:rsid w:val="00321479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B2805"/>
    <w:rsid w:val="003D0A48"/>
    <w:rsid w:val="003E1A36"/>
    <w:rsid w:val="003F38D8"/>
    <w:rsid w:val="003F3C24"/>
    <w:rsid w:val="00410371"/>
    <w:rsid w:val="0041080C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1D4D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77FC4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7A3D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A6D11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4A4A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0666"/>
    <w:rsid w:val="00B722D8"/>
    <w:rsid w:val="00B7338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267A9"/>
    <w:rsid w:val="00C3254D"/>
    <w:rsid w:val="00C53200"/>
    <w:rsid w:val="00C60E33"/>
    <w:rsid w:val="00C61A91"/>
    <w:rsid w:val="00C66BA2"/>
    <w:rsid w:val="00C7103B"/>
    <w:rsid w:val="00C753E4"/>
    <w:rsid w:val="00C95985"/>
    <w:rsid w:val="00CB0E9F"/>
    <w:rsid w:val="00CB0F1E"/>
    <w:rsid w:val="00CC5026"/>
    <w:rsid w:val="00CC68D0"/>
    <w:rsid w:val="00CC7551"/>
    <w:rsid w:val="00CF34B5"/>
    <w:rsid w:val="00CF5C18"/>
    <w:rsid w:val="00D03251"/>
    <w:rsid w:val="00D03F9A"/>
    <w:rsid w:val="00D06D51"/>
    <w:rsid w:val="00D22C2F"/>
    <w:rsid w:val="00D24991"/>
    <w:rsid w:val="00D50255"/>
    <w:rsid w:val="00D54A09"/>
    <w:rsid w:val="00D66520"/>
    <w:rsid w:val="00D83BA5"/>
    <w:rsid w:val="00DA048B"/>
    <w:rsid w:val="00DA7293"/>
    <w:rsid w:val="00DD2656"/>
    <w:rsid w:val="00DE2498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3281B"/>
    <w:rsid w:val="00F37C98"/>
    <w:rsid w:val="00F433F0"/>
    <w:rsid w:val="00F53069"/>
    <w:rsid w:val="00F539B8"/>
    <w:rsid w:val="00F7435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F7435E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2024-08-22T17:24:00Z</dcterms:created>
  <dcterms:modified xsi:type="dcterms:W3CDTF">2024-08-23T07:13:00Z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